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B7572" w14:textId="04C172FE" w:rsidR="008529F7" w:rsidRPr="003B3DEB" w:rsidRDefault="008529F7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S2-2509853</w:t>
      </w:r>
    </w:p>
    <w:p w14:paraId="7E556FA6" w14:textId="77777777" w:rsidR="008529F7" w:rsidRPr="003B3DEB" w:rsidRDefault="008529F7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06795045" w14:textId="2EA94052" w:rsidR="00DA31EE" w:rsidRPr="003B3DEB" w:rsidRDefault="00DA31EE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  <w:t>S2-250</w:t>
      </w:r>
      <w:r>
        <w:rPr>
          <w:rFonts w:ascii="Arial" w:hAnsi="Arial" w:cs="Arial"/>
          <w:b/>
          <w:noProof/>
          <w:sz w:val="24"/>
        </w:rPr>
        <w:t>8202</w:t>
      </w:r>
    </w:p>
    <w:p w14:paraId="77091C0A" w14:textId="77777777" w:rsidR="00DA31EE" w:rsidRPr="003B3DEB" w:rsidRDefault="00DA31EE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D697C61" w14:textId="33859595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0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0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1" w:name="OLE_LINK3"/>
      <w:bookmarkStart w:id="2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1"/>
    <w:bookmarkEnd w:id="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A2639" w14:textId="77777777" w:rsidR="00EE6F1F" w:rsidRDefault="00EE6F1F">
      <w:pPr>
        <w:spacing w:after="0"/>
      </w:pPr>
      <w:r>
        <w:separator/>
      </w:r>
    </w:p>
  </w:endnote>
  <w:endnote w:type="continuationSeparator" w:id="0">
    <w:p w14:paraId="54A88ED8" w14:textId="77777777" w:rsidR="00EE6F1F" w:rsidRDefault="00EE6F1F">
      <w:pPr>
        <w:spacing w:after="0"/>
      </w:pPr>
      <w:r>
        <w:continuationSeparator/>
      </w:r>
    </w:p>
  </w:endnote>
  <w:endnote w:type="continuationNotice" w:id="1">
    <w:p w14:paraId="0D11B238" w14:textId="77777777" w:rsidR="00EE6F1F" w:rsidRDefault="00EE6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40B02" w14:textId="77777777" w:rsidR="00EE6F1F" w:rsidRDefault="00EE6F1F">
      <w:pPr>
        <w:spacing w:after="0"/>
      </w:pPr>
      <w:r>
        <w:separator/>
      </w:r>
    </w:p>
  </w:footnote>
  <w:footnote w:type="continuationSeparator" w:id="0">
    <w:p w14:paraId="3A1021AC" w14:textId="77777777" w:rsidR="00EE6F1F" w:rsidRDefault="00EE6F1F">
      <w:pPr>
        <w:spacing w:after="0"/>
      </w:pPr>
      <w:r>
        <w:continuationSeparator/>
      </w:r>
    </w:p>
  </w:footnote>
  <w:footnote w:type="continuationNotice" w:id="1">
    <w:p w14:paraId="51E84AD3" w14:textId="77777777" w:rsidR="00EE6F1F" w:rsidRDefault="00EE6F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665160">
    <w:abstractNumId w:val="11"/>
  </w:num>
  <w:num w:numId="2" w16cid:durableId="1125272371">
    <w:abstractNumId w:val="1"/>
  </w:num>
  <w:num w:numId="3" w16cid:durableId="672343188">
    <w:abstractNumId w:val="0"/>
  </w:num>
  <w:num w:numId="4" w16cid:durableId="1102799265">
    <w:abstractNumId w:val="12"/>
  </w:num>
  <w:num w:numId="5" w16cid:durableId="2103452199">
    <w:abstractNumId w:val="3"/>
  </w:num>
  <w:num w:numId="6" w16cid:durableId="1044477740">
    <w:abstractNumId w:val="5"/>
  </w:num>
  <w:num w:numId="7" w16cid:durableId="281615337">
    <w:abstractNumId w:val="8"/>
  </w:num>
  <w:num w:numId="8" w16cid:durableId="1759709651">
    <w:abstractNumId w:val="10"/>
  </w:num>
  <w:num w:numId="9" w16cid:durableId="868449158">
    <w:abstractNumId w:val="6"/>
  </w:num>
  <w:num w:numId="10" w16cid:durableId="960187289">
    <w:abstractNumId w:val="7"/>
  </w:num>
  <w:num w:numId="11" w16cid:durableId="444815049">
    <w:abstractNumId w:val="2"/>
  </w:num>
  <w:num w:numId="12" w16cid:durableId="1600794940">
    <w:abstractNumId w:val="9"/>
  </w:num>
  <w:num w:numId="13" w16cid:durableId="1984892610">
    <w:abstractNumId w:val="4"/>
  </w:num>
  <w:num w:numId="14" w16cid:durableId="1017151362">
    <w:abstractNumId w:val="11"/>
  </w:num>
  <w:num w:numId="15" w16cid:durableId="19969103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06BB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48C6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29F7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077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35DC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09F9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31EE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6F1F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Changes</cp:lastModifiedBy>
  <cp:revision>3</cp:revision>
  <cp:lastPrinted>1900-12-31T16:00:00Z</cp:lastPrinted>
  <dcterms:created xsi:type="dcterms:W3CDTF">2025-10-16T03:27:00Z</dcterms:created>
  <dcterms:modified xsi:type="dcterms:W3CDTF">2025-10-23T13:19:00Z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